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5E1E7" w14:textId="77777777" w:rsidR="00BF771B" w:rsidRPr="008642EC" w:rsidRDefault="00BF771B" w:rsidP="00BF771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3284D1C" w14:textId="77777777" w:rsidR="00BF771B" w:rsidRDefault="00BF771B" w:rsidP="00BF771B">
      <w:pPr>
        <w:pStyle w:val="BasicParagraph"/>
        <w:suppressAutoHyphens/>
        <w:spacing w:line="240" w:lineRule="auto"/>
        <w:rPr>
          <w:rFonts w:ascii="Times New Roman" w:hAnsi="Times New Roman" w:cs="Times New Roman"/>
          <w:b/>
          <w:bCs/>
          <w:color w:val="000000" w:themeColor="text1"/>
          <w:sz w:val="21"/>
          <w:szCs w:val="21"/>
        </w:rPr>
      </w:pPr>
    </w:p>
    <w:p w14:paraId="5C22FE1E" w14:textId="77777777" w:rsidR="00BF771B" w:rsidRPr="00582653" w:rsidRDefault="00BF771B" w:rsidP="00BF771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7BA1A9" w14:textId="77777777" w:rsidR="00BF771B" w:rsidRDefault="00BF771B" w:rsidP="00BF77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2F5A54A" w14:textId="77777777" w:rsidR="00BF771B" w:rsidRDefault="00BF771B" w:rsidP="00BF771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4D2DA02" w14:textId="77777777" w:rsidR="00BF771B" w:rsidRPr="00582653" w:rsidRDefault="00BF771B" w:rsidP="00BF771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386BEDE" wp14:editId="535506F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8023532" w14:textId="0976D2ED" w:rsidR="00BF771B" w:rsidRDefault="00BF771B" w:rsidP="00BF77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Pr>
          <w:rFonts w:ascii="Times New Roman" w:eastAsiaTheme="minorEastAsia" w:hAnsi="Times New Roman" w:cs="Times New Roman"/>
          <w:color w:val="000000" w:themeColor="text1"/>
          <w:sz w:val="21"/>
          <w:szCs w:val="21"/>
          <w:lang w:val="en-US" w:eastAsia="zh-CN"/>
        </w:rPr>
        <w:t xml:space="preserve"> MPower108 Meeting minutes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7BFC165" w14:textId="77777777" w:rsidR="00BF771B" w:rsidRDefault="00BF771B" w:rsidP="00BF771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26AE77A" w14:textId="77777777" w:rsidR="00BF771B" w:rsidRPr="00582653" w:rsidRDefault="00BF771B" w:rsidP="00BF77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A3F1E78" w14:textId="77777777" w:rsidR="00BF771B" w:rsidRPr="00582653" w:rsidRDefault="00BF771B" w:rsidP="00BF77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280B1B2" w14:textId="77777777" w:rsidR="00BF771B" w:rsidRPr="008642EC" w:rsidRDefault="00BF771B" w:rsidP="00BF771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E2DB3CF" w14:textId="77777777" w:rsidR="00BF771B" w:rsidRPr="008642EC" w:rsidRDefault="00BF771B" w:rsidP="00BF771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A57E43D" w14:textId="77777777" w:rsidR="00BF771B" w:rsidRPr="00582653" w:rsidRDefault="00BF771B" w:rsidP="00BF77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8DBE269" w14:textId="77777777" w:rsidR="00BF771B" w:rsidRPr="008642EC" w:rsidRDefault="00BF771B" w:rsidP="00BF771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6899F80" w14:textId="77777777" w:rsidR="00BF771B" w:rsidRPr="008642EC" w:rsidRDefault="00BF771B" w:rsidP="00BF771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8B8C4AC" w14:textId="77777777" w:rsidR="00BF771B" w:rsidRPr="00582653" w:rsidRDefault="00BF771B" w:rsidP="00BF771B">
      <w:pPr>
        <w:pStyle w:val="BasicParagraph"/>
        <w:suppressAutoHyphens/>
        <w:spacing w:line="240" w:lineRule="auto"/>
        <w:rPr>
          <w:rFonts w:ascii="Times New Roman" w:hAnsi="Times New Roman" w:cs="Times New Roman"/>
          <w:color w:val="000000" w:themeColor="text1"/>
          <w:sz w:val="21"/>
          <w:szCs w:val="21"/>
        </w:rPr>
      </w:pPr>
    </w:p>
    <w:p w14:paraId="535DC5C9" w14:textId="77777777" w:rsidR="00BF771B" w:rsidRPr="00582653" w:rsidRDefault="00BF771B" w:rsidP="00BF771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F799EEA" w14:textId="77777777" w:rsidR="00BF771B" w:rsidRDefault="00BF771B" w:rsidP="00BF77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7D24A42" w14:textId="77777777" w:rsidR="00BF771B" w:rsidRDefault="00BF771B" w:rsidP="00BF771B">
      <w:pPr>
        <w:pStyle w:val="BasicParagraph"/>
        <w:suppressAutoHyphens/>
        <w:spacing w:line="240" w:lineRule="auto"/>
        <w:ind w:left="720"/>
        <w:rPr>
          <w:rFonts w:ascii="Times New Roman" w:hAnsi="Times New Roman" w:cs="Times New Roman"/>
          <w:color w:val="000000" w:themeColor="text1"/>
          <w:sz w:val="21"/>
          <w:szCs w:val="21"/>
        </w:rPr>
      </w:pPr>
    </w:p>
    <w:p w14:paraId="297771E3" w14:textId="77777777" w:rsidR="00BF771B" w:rsidRDefault="00BF771B" w:rsidP="00BF77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658D5DF" w14:textId="77777777" w:rsidR="00BF771B" w:rsidRDefault="00BF771B" w:rsidP="00BF771B">
      <w:pPr>
        <w:pStyle w:val="BasicParagraph"/>
        <w:suppressAutoHyphens/>
        <w:spacing w:line="240" w:lineRule="auto"/>
        <w:ind w:left="1440"/>
        <w:rPr>
          <w:rFonts w:ascii="Times New Roman" w:hAnsi="Times New Roman" w:cs="Times New Roman"/>
          <w:color w:val="000000" w:themeColor="text1"/>
          <w:sz w:val="21"/>
          <w:szCs w:val="21"/>
        </w:rPr>
      </w:pPr>
    </w:p>
    <w:p w14:paraId="7911C5FE" w14:textId="77777777" w:rsidR="00BF771B" w:rsidRDefault="00BF771B" w:rsidP="00BF77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E59663" w14:textId="77777777" w:rsidR="00BF771B" w:rsidRDefault="00BF771B" w:rsidP="00BF771B">
      <w:pPr>
        <w:pStyle w:val="BasicParagraph"/>
        <w:suppressAutoHyphens/>
        <w:spacing w:line="240" w:lineRule="auto"/>
        <w:ind w:left="1440"/>
        <w:rPr>
          <w:rFonts w:ascii="Times New Roman" w:hAnsi="Times New Roman" w:cs="Times New Roman"/>
          <w:color w:val="000000" w:themeColor="text1"/>
          <w:sz w:val="21"/>
          <w:szCs w:val="21"/>
        </w:rPr>
      </w:pPr>
    </w:p>
    <w:p w14:paraId="37C72A35" w14:textId="77777777" w:rsidR="00BF771B" w:rsidRDefault="00BF771B" w:rsidP="00BF771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1EF71DC" w14:textId="77777777" w:rsidR="00BF771B" w:rsidRDefault="00BF771B">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A389D8B" w14:textId="2516ACC9"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BF771B">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BF771B"/>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BF771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F771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A861-19B6-43D5-B869-E08E71CF6CF7}"/>
</file>

<file path=customXml/itemProps2.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77B6D133-1A18-4064-976B-9479CA24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11</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2023-07-07T05:19:00Z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